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A05" w:rsidRDefault="00706A05" w:rsidP="00525C0C">
      <w:pPr>
        <w:pStyle w:val="PlainText"/>
        <w:spacing w:line="480" w:lineRule="exact"/>
        <w:jc w:val="center"/>
        <w:rPr>
          <w:rFonts w:hAnsi="宋体"/>
          <w:b/>
          <w:sz w:val="36"/>
          <w:szCs w:val="36"/>
        </w:rPr>
      </w:pPr>
      <w:r>
        <w:rPr>
          <w:rFonts w:hAnsi="宋体" w:hint="eastAsia"/>
          <w:b/>
          <w:sz w:val="36"/>
          <w:szCs w:val="36"/>
        </w:rPr>
        <w:t>哈尔滨理工大学</w:t>
      </w:r>
      <w:r w:rsidRPr="00A97441">
        <w:rPr>
          <w:rFonts w:hAnsi="宋体" w:hint="eastAsia"/>
          <w:b/>
          <w:sz w:val="36"/>
          <w:szCs w:val="36"/>
        </w:rPr>
        <w:t>发展党员公示</w:t>
      </w:r>
    </w:p>
    <w:p w:rsidR="00706A05" w:rsidRPr="00AA0F72" w:rsidRDefault="00706A05" w:rsidP="00525C0C">
      <w:pPr>
        <w:pStyle w:val="PlainText"/>
        <w:spacing w:line="480" w:lineRule="exact"/>
        <w:jc w:val="center"/>
        <w:rPr>
          <w:rFonts w:hAnsi="宋体"/>
          <w:b/>
          <w:spacing w:val="-12"/>
          <w:sz w:val="36"/>
          <w:szCs w:val="36"/>
        </w:rPr>
      </w:pPr>
    </w:p>
    <w:p w:rsidR="00706A05" w:rsidRDefault="00706A05" w:rsidP="00136E67">
      <w:pPr>
        <w:pStyle w:val="NormalWeb"/>
        <w:spacing w:before="0" w:beforeAutospacing="0" w:after="0" w:afterAutospacing="0"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F93B07">
        <w:rPr>
          <w:rFonts w:ascii="仿宋_GB2312" w:eastAsia="仿宋_GB2312" w:hint="eastAsia"/>
          <w:sz w:val="32"/>
          <w:szCs w:val="32"/>
        </w:rPr>
        <w:t>按照发展党员工作相关制度和程序，下列同志被确定为拟发展党员对象，现予公示：</w:t>
      </w:r>
    </w:p>
    <w:p w:rsidR="00706A05" w:rsidRPr="00F93B07" w:rsidRDefault="00706A05" w:rsidP="00136E67">
      <w:pPr>
        <w:pStyle w:val="NormalWeb"/>
        <w:spacing w:before="0" w:beforeAutospacing="0" w:after="0" w:afterAutospacing="0" w:line="52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tbl>
      <w:tblPr>
        <w:tblW w:w="14289" w:type="dxa"/>
        <w:jc w:val="center"/>
        <w:tblLayout w:type="fixed"/>
        <w:tblLook w:val="0000"/>
      </w:tblPr>
      <w:tblGrid>
        <w:gridCol w:w="460"/>
        <w:gridCol w:w="1079"/>
        <w:gridCol w:w="715"/>
        <w:gridCol w:w="2448"/>
        <w:gridCol w:w="709"/>
        <w:gridCol w:w="2268"/>
        <w:gridCol w:w="992"/>
        <w:gridCol w:w="1418"/>
        <w:gridCol w:w="1559"/>
        <w:gridCol w:w="1023"/>
        <w:gridCol w:w="944"/>
        <w:gridCol w:w="674"/>
      </w:tblGrid>
      <w:tr w:rsidR="00706A05" w:rsidRPr="00F93B07" w:rsidTr="000B00F5">
        <w:trPr>
          <w:trHeight w:val="527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序</w:t>
            </w: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号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姓</w:t>
            </w:r>
            <w:r w:rsidRPr="00F93B07">
              <w:rPr>
                <w:rFonts w:ascii="黑体" w:eastAsia="黑体" w:hAnsi="宋体" w:cs="宋体"/>
                <w:bCs/>
                <w:kern w:val="0"/>
                <w:sz w:val="24"/>
              </w:rPr>
              <w:t xml:space="preserve"> </w:t>
            </w: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班</w:t>
            </w:r>
            <w:r>
              <w:rPr>
                <w:rFonts w:ascii="黑体" w:eastAsia="黑体" w:hAnsi="宋体" w:cs="宋体"/>
                <w:bCs/>
                <w:kern w:val="0"/>
                <w:sz w:val="24"/>
              </w:rPr>
              <w:t xml:space="preserve">  </w:t>
            </w: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职务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确定积极分子时间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A05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团推优</w:t>
            </w:r>
          </w:p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情</w:t>
            </w:r>
            <w:r>
              <w:rPr>
                <w:rFonts w:ascii="黑体" w:eastAsia="黑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A05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上一年</w:t>
            </w:r>
          </w:p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补考科数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班级综合测评排名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06A05" w:rsidRPr="00F93B07" w:rsidRDefault="00706A05" w:rsidP="00CF52FC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 w:rsidRPr="00F93B07">
              <w:rPr>
                <w:rFonts w:ascii="黑体" w:eastAsia="黑体" w:hAnsi="宋体" w:cs="宋体" w:hint="eastAsia"/>
                <w:bCs/>
                <w:kern w:val="0"/>
                <w:sz w:val="24"/>
              </w:rPr>
              <w:t>综合测评成绩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06A05" w:rsidRDefault="00706A05" w:rsidP="00E84884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责</w:t>
            </w:r>
            <w:r>
              <w:rPr>
                <w:rFonts w:ascii="黑体" w:eastAsia="黑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任</w:t>
            </w:r>
          </w:p>
          <w:p w:rsidR="00706A05" w:rsidRPr="00F93B07" w:rsidRDefault="00706A05" w:rsidP="00E84884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辅导员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A05" w:rsidRPr="00F93B07" w:rsidRDefault="00706A05" w:rsidP="005C3C91">
            <w:pPr>
              <w:widowControl/>
              <w:jc w:val="center"/>
              <w:rPr>
                <w:rFonts w:ascii="黑体" w:eastAsia="黑体" w:hAnsi="宋体" w:cs="宋体"/>
                <w:bCs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bCs/>
                <w:kern w:val="0"/>
                <w:sz w:val="24"/>
              </w:rPr>
              <w:t>备注</w:t>
            </w:r>
          </w:p>
        </w:tc>
      </w:tr>
      <w:tr w:rsidR="00706A05" w:rsidRPr="00F93B07" w:rsidTr="000B00F5">
        <w:trPr>
          <w:trHeight w:val="426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93B07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0B00F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马胜男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0B00F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女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A05" w:rsidRPr="00F93B07" w:rsidRDefault="00706A05" w:rsidP="000B00F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级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br/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（硕士研究生）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F17073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2013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1/6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  <w:r w:rsidRPr="00F93B07">
              <w:rPr>
                <w:rFonts w:ascii="仿宋_GB2312" w:eastAsia="仿宋_GB2312" w:hAnsi="宋体" w:cs="宋体" w:hint="eastAsia"/>
                <w:kern w:val="0"/>
                <w:sz w:val="24"/>
              </w:rPr>
              <w:t>；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张婧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6A05" w:rsidRPr="00F93B07" w:rsidTr="000B00F5">
        <w:trPr>
          <w:trHeight w:val="426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93B07"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0B00F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范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蕊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0B00F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女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A05" w:rsidRPr="00F93B07" w:rsidRDefault="00706A05" w:rsidP="00706A05">
            <w:pPr>
              <w:widowControl/>
              <w:ind w:left="31680" w:hangingChars="200" w:firstLine="3168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级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（硕士研究生）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F17073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2013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1/6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93B07">
              <w:rPr>
                <w:rFonts w:ascii="仿宋_GB2312" w:eastAsia="仿宋_GB2312" w:hAnsi="宋体" w:cs="宋体" w:hint="eastAsia"/>
                <w:kern w:val="0"/>
                <w:sz w:val="24"/>
              </w:rPr>
              <w:t>；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张婧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CF52F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06A05" w:rsidRPr="00F93B07" w:rsidTr="000B00F5">
        <w:trPr>
          <w:trHeight w:val="426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0B00F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邹秀楠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0B00F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女</w:t>
            </w:r>
          </w:p>
        </w:tc>
        <w:tc>
          <w:tcPr>
            <w:tcW w:w="2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06A05" w:rsidRPr="00F93B07" w:rsidRDefault="00706A05" w:rsidP="00706A05">
            <w:pPr>
              <w:widowControl/>
              <w:ind w:left="31680" w:hangingChars="100" w:firstLine="31680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高等教育学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14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级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br/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（硕士研究生）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43367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班长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2011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 w:val="24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月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1/6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93B07">
              <w:rPr>
                <w:rFonts w:ascii="仿宋_GB2312" w:eastAsia="仿宋_GB2312" w:hAnsi="宋体" w:cs="宋体" w:hint="eastAsia"/>
                <w:kern w:val="0"/>
                <w:sz w:val="24"/>
              </w:rPr>
              <w:t>；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张婧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06A05" w:rsidRPr="00F93B07" w:rsidRDefault="00706A05" w:rsidP="004336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</w:tbl>
    <w:p w:rsidR="00706A05" w:rsidRPr="00291268" w:rsidRDefault="00706A05" w:rsidP="00706A05">
      <w:pPr>
        <w:pStyle w:val="NormalWeb"/>
        <w:spacing w:before="0" w:beforeAutospacing="0" w:after="0" w:afterAutospacing="0" w:line="480" w:lineRule="exact"/>
        <w:ind w:firstLineChars="200" w:firstLine="31680"/>
      </w:pPr>
    </w:p>
    <w:sectPr w:rsidR="00706A05" w:rsidRPr="00291268" w:rsidSect="00AA5CC2">
      <w:headerReference w:type="default" r:id="rId7"/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A05" w:rsidRDefault="00706A05" w:rsidP="00616A24">
      <w:r>
        <w:separator/>
      </w:r>
    </w:p>
  </w:endnote>
  <w:endnote w:type="continuationSeparator" w:id="1">
    <w:p w:rsidR="00706A05" w:rsidRDefault="00706A05" w:rsidP="00616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A05" w:rsidRDefault="00706A05" w:rsidP="00616A24">
      <w:r>
        <w:separator/>
      </w:r>
    </w:p>
  </w:footnote>
  <w:footnote w:type="continuationSeparator" w:id="1">
    <w:p w:rsidR="00706A05" w:rsidRDefault="00706A05" w:rsidP="00616A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A05" w:rsidRDefault="00706A05" w:rsidP="005C3C9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5B020B4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5C0C"/>
    <w:rsid w:val="00014C49"/>
    <w:rsid w:val="0002696E"/>
    <w:rsid w:val="00031A38"/>
    <w:rsid w:val="000366B4"/>
    <w:rsid w:val="0005321C"/>
    <w:rsid w:val="000664CD"/>
    <w:rsid w:val="00066E27"/>
    <w:rsid w:val="000B00F5"/>
    <w:rsid w:val="000B6015"/>
    <w:rsid w:val="000C1277"/>
    <w:rsid w:val="000C484F"/>
    <w:rsid w:val="000E02FB"/>
    <w:rsid w:val="001323E4"/>
    <w:rsid w:val="00136E67"/>
    <w:rsid w:val="00144EAE"/>
    <w:rsid w:val="001526F5"/>
    <w:rsid w:val="00163961"/>
    <w:rsid w:val="00171480"/>
    <w:rsid w:val="001A38DF"/>
    <w:rsid w:val="001D08BC"/>
    <w:rsid w:val="001D68B0"/>
    <w:rsid w:val="00212BD4"/>
    <w:rsid w:val="00246347"/>
    <w:rsid w:val="00270018"/>
    <w:rsid w:val="00291268"/>
    <w:rsid w:val="002A06F2"/>
    <w:rsid w:val="002A251B"/>
    <w:rsid w:val="002B43CB"/>
    <w:rsid w:val="002D0FAE"/>
    <w:rsid w:val="00305496"/>
    <w:rsid w:val="00323E84"/>
    <w:rsid w:val="00337B85"/>
    <w:rsid w:val="00353F7C"/>
    <w:rsid w:val="003707A4"/>
    <w:rsid w:val="003A49BD"/>
    <w:rsid w:val="003B7E0D"/>
    <w:rsid w:val="003C662B"/>
    <w:rsid w:val="00402D74"/>
    <w:rsid w:val="00407D64"/>
    <w:rsid w:val="0041248B"/>
    <w:rsid w:val="00414987"/>
    <w:rsid w:val="00417476"/>
    <w:rsid w:val="0043367C"/>
    <w:rsid w:val="004633B8"/>
    <w:rsid w:val="004B2573"/>
    <w:rsid w:val="004B2DFD"/>
    <w:rsid w:val="004B3173"/>
    <w:rsid w:val="004D4A4B"/>
    <w:rsid w:val="004F1022"/>
    <w:rsid w:val="00525C0C"/>
    <w:rsid w:val="00540760"/>
    <w:rsid w:val="0055622B"/>
    <w:rsid w:val="0055689B"/>
    <w:rsid w:val="00566DEC"/>
    <w:rsid w:val="005A1B87"/>
    <w:rsid w:val="005A469A"/>
    <w:rsid w:val="005A61A4"/>
    <w:rsid w:val="005B45C4"/>
    <w:rsid w:val="005C3C91"/>
    <w:rsid w:val="005F59E8"/>
    <w:rsid w:val="006013DD"/>
    <w:rsid w:val="0061127D"/>
    <w:rsid w:val="00616A24"/>
    <w:rsid w:val="006336DD"/>
    <w:rsid w:val="0063425E"/>
    <w:rsid w:val="006449E5"/>
    <w:rsid w:val="0064597C"/>
    <w:rsid w:val="00651B07"/>
    <w:rsid w:val="00656EA7"/>
    <w:rsid w:val="00681BA0"/>
    <w:rsid w:val="006B167F"/>
    <w:rsid w:val="007046A5"/>
    <w:rsid w:val="00706A05"/>
    <w:rsid w:val="00725265"/>
    <w:rsid w:val="007266D4"/>
    <w:rsid w:val="00752C42"/>
    <w:rsid w:val="00754715"/>
    <w:rsid w:val="007920DB"/>
    <w:rsid w:val="007E3120"/>
    <w:rsid w:val="00806D41"/>
    <w:rsid w:val="00814015"/>
    <w:rsid w:val="00823E1C"/>
    <w:rsid w:val="00830B2A"/>
    <w:rsid w:val="00832D07"/>
    <w:rsid w:val="00860544"/>
    <w:rsid w:val="00871990"/>
    <w:rsid w:val="00873EF5"/>
    <w:rsid w:val="008B1E17"/>
    <w:rsid w:val="008F4933"/>
    <w:rsid w:val="008F6193"/>
    <w:rsid w:val="0090100E"/>
    <w:rsid w:val="00903FAD"/>
    <w:rsid w:val="009040B3"/>
    <w:rsid w:val="0094557F"/>
    <w:rsid w:val="009461C3"/>
    <w:rsid w:val="009A3E3D"/>
    <w:rsid w:val="009D1310"/>
    <w:rsid w:val="009D4806"/>
    <w:rsid w:val="00A00663"/>
    <w:rsid w:val="00A20D0E"/>
    <w:rsid w:val="00A23C35"/>
    <w:rsid w:val="00A258F7"/>
    <w:rsid w:val="00A726A4"/>
    <w:rsid w:val="00A947C3"/>
    <w:rsid w:val="00A97441"/>
    <w:rsid w:val="00A97E5D"/>
    <w:rsid w:val="00AA0F72"/>
    <w:rsid w:val="00AA5CC2"/>
    <w:rsid w:val="00AD786F"/>
    <w:rsid w:val="00AD789C"/>
    <w:rsid w:val="00B001D7"/>
    <w:rsid w:val="00B265D9"/>
    <w:rsid w:val="00B5020C"/>
    <w:rsid w:val="00B51397"/>
    <w:rsid w:val="00B665FE"/>
    <w:rsid w:val="00B72F12"/>
    <w:rsid w:val="00B77201"/>
    <w:rsid w:val="00BC7530"/>
    <w:rsid w:val="00BE3561"/>
    <w:rsid w:val="00BE4B9A"/>
    <w:rsid w:val="00BE75C3"/>
    <w:rsid w:val="00BF58E0"/>
    <w:rsid w:val="00C10186"/>
    <w:rsid w:val="00C10C02"/>
    <w:rsid w:val="00C6219F"/>
    <w:rsid w:val="00C64300"/>
    <w:rsid w:val="00C85C0E"/>
    <w:rsid w:val="00CA0E71"/>
    <w:rsid w:val="00CB0600"/>
    <w:rsid w:val="00CD3DCD"/>
    <w:rsid w:val="00CE2E88"/>
    <w:rsid w:val="00CF52FC"/>
    <w:rsid w:val="00D54222"/>
    <w:rsid w:val="00D660C2"/>
    <w:rsid w:val="00D71DE8"/>
    <w:rsid w:val="00D731A5"/>
    <w:rsid w:val="00D7479C"/>
    <w:rsid w:val="00D92B5D"/>
    <w:rsid w:val="00DD3E40"/>
    <w:rsid w:val="00DD45C9"/>
    <w:rsid w:val="00DE00A2"/>
    <w:rsid w:val="00DE0DCC"/>
    <w:rsid w:val="00DF41ED"/>
    <w:rsid w:val="00E0721D"/>
    <w:rsid w:val="00E24AE4"/>
    <w:rsid w:val="00E41C26"/>
    <w:rsid w:val="00E45910"/>
    <w:rsid w:val="00E84884"/>
    <w:rsid w:val="00EB2810"/>
    <w:rsid w:val="00EB48DD"/>
    <w:rsid w:val="00EC4ED2"/>
    <w:rsid w:val="00ED0C9F"/>
    <w:rsid w:val="00F17073"/>
    <w:rsid w:val="00F32B77"/>
    <w:rsid w:val="00F511BD"/>
    <w:rsid w:val="00F72CFF"/>
    <w:rsid w:val="00F838CC"/>
    <w:rsid w:val="00F93B07"/>
    <w:rsid w:val="00FC4A40"/>
    <w:rsid w:val="00FD03FC"/>
    <w:rsid w:val="00FD0B2A"/>
    <w:rsid w:val="00FD5387"/>
    <w:rsid w:val="00FE2FAC"/>
    <w:rsid w:val="00FE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F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25C0C"/>
    <w:rPr>
      <w:rFonts w:ascii="宋体" w:hAnsi="Courier New"/>
      <w:kern w:val="0"/>
      <w:sz w:val="20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525C0C"/>
    <w:rPr>
      <w:rFonts w:ascii="宋体" w:eastAsia="宋体" w:hAnsi="Courier New"/>
      <w:sz w:val="21"/>
    </w:rPr>
  </w:style>
  <w:style w:type="paragraph" w:styleId="NormalWeb">
    <w:name w:val="Normal (Web)"/>
    <w:basedOn w:val="Normal"/>
    <w:uiPriority w:val="99"/>
    <w:rsid w:val="00525C0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616A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16A24"/>
    <w:rPr>
      <w:kern w:val="2"/>
      <w:sz w:val="18"/>
    </w:rPr>
  </w:style>
  <w:style w:type="paragraph" w:styleId="Footer">
    <w:name w:val="footer"/>
    <w:basedOn w:val="Normal"/>
    <w:link w:val="FooterChar"/>
    <w:uiPriority w:val="99"/>
    <w:semiHidden/>
    <w:rsid w:val="00616A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16A24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42</Words>
  <Characters>242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哈尔滨理工大学发展党员公示（样本）</dc:title>
  <dc:subject/>
  <dc:creator>MS USER</dc:creator>
  <cp:keywords/>
  <dc:description/>
  <cp:lastModifiedBy>陈峰</cp:lastModifiedBy>
  <cp:revision>4</cp:revision>
  <cp:lastPrinted>2015-05-19T03:24:00Z</cp:lastPrinted>
  <dcterms:created xsi:type="dcterms:W3CDTF">2015-05-19T03:24:00Z</dcterms:created>
  <dcterms:modified xsi:type="dcterms:W3CDTF">2015-06-08T01:57:00Z</dcterms:modified>
</cp:coreProperties>
</file>