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C8A" w:rsidRPr="00BC186A" w:rsidRDefault="00CC6C8A" w:rsidP="00BC186A">
      <w:pPr>
        <w:pStyle w:val="PlainText"/>
        <w:spacing w:line="48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2772E6">
        <w:rPr>
          <w:rFonts w:ascii="黑体" w:eastAsia="黑体" w:hAnsi="黑体" w:hint="eastAsia"/>
          <w:b/>
          <w:sz w:val="32"/>
          <w:szCs w:val="32"/>
        </w:rPr>
        <w:t>哈尔滨理工大学预备党员转正公示</w:t>
      </w:r>
    </w:p>
    <w:p w:rsidR="00CC6C8A" w:rsidRPr="007A24BA" w:rsidRDefault="00CC6C8A" w:rsidP="009C499C">
      <w:pPr>
        <w:pStyle w:val="NormalWeb"/>
        <w:spacing w:before="0" w:beforeAutospacing="0" w:after="0" w:afterAutospacing="0" w:line="380" w:lineRule="exact"/>
        <w:ind w:firstLineChars="200" w:firstLine="31680"/>
        <w:jc w:val="center"/>
        <w:rPr>
          <w:rFonts w:ascii="黑体" w:eastAsia="黑体" w:hAnsi="黑体"/>
        </w:rPr>
      </w:pPr>
      <w:r w:rsidRPr="007A24BA">
        <w:rPr>
          <w:rFonts w:ascii="黑体" w:eastAsia="黑体" w:hAnsi="黑体" w:hint="eastAsia"/>
        </w:rPr>
        <w:t>按照发展党员工作相关制度和程序，下列同志拟转为中共正式党员，现予公示：</w:t>
      </w:r>
    </w:p>
    <w:tbl>
      <w:tblPr>
        <w:tblW w:w="14425" w:type="dxa"/>
        <w:tblLayout w:type="fixed"/>
        <w:tblLook w:val="0000"/>
      </w:tblPr>
      <w:tblGrid>
        <w:gridCol w:w="534"/>
        <w:gridCol w:w="1134"/>
        <w:gridCol w:w="425"/>
        <w:gridCol w:w="1559"/>
        <w:gridCol w:w="1276"/>
        <w:gridCol w:w="1559"/>
        <w:gridCol w:w="1559"/>
        <w:gridCol w:w="1134"/>
        <w:gridCol w:w="1785"/>
        <w:gridCol w:w="1901"/>
        <w:gridCol w:w="992"/>
        <w:gridCol w:w="567"/>
      </w:tblGrid>
      <w:tr w:rsidR="00CC6C8A" w:rsidRPr="007A24BA" w:rsidTr="00A66A21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姓</w:t>
            </w:r>
            <w:r w:rsidRPr="007A24BA"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  <w:t xml:space="preserve"> </w:t>
            </w: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名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班</w:t>
            </w:r>
            <w:r w:rsidRPr="007A24BA"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接收预备</w:t>
            </w:r>
          </w:p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党员时间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民主测评情况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预备期内</w:t>
            </w:r>
          </w:p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补考科数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班级综合测评</w:t>
            </w:r>
          </w:p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排</w:t>
            </w:r>
            <w:r w:rsidRPr="007A24BA"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  <w:t xml:space="preserve">        </w:t>
            </w: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名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综合测评成绩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责任</w:t>
            </w:r>
          </w:p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辅导员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刘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11-1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2/33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6/33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81.32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73.74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孙宇博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赵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顺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12-1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A0CB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6/28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6/28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79.36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83.81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邬长明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周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振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11-2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2B626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2/30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3/30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84.36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79.10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孙宇博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钱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雨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12-2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2B626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8/28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5/28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81.17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85.92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邬长明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陶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11-3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2B626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7/33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7/33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81.75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80.14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孙宇博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蔡晓东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12-3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体育委员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2B626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9/26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6/26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79.29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78.50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邬长明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王秋佳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11-4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2B626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5/31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5/31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80.74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76.71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孙宇博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郭旭东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12-4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A0CB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4/29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4/29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79.28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80.67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邬长明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邹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威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11-5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5C600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7/34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13/34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82.63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79.21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孙宇博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李博博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11-6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4127C5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5C6000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2/32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13/32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85.44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77.40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孙宇博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高利朋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测控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12-6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CA0CB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9/31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6/31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76.06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84.07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邬长明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杨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烁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通信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11-1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心理委员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2014.06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.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96568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8/31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9/31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79.35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79.98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徐晓微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D57ABE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唐国静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通信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12-1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96568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11/28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10/28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76.96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80.86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侯梦雪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刘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通信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11-2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2014.06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>.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CA0CB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5/27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5/27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78.28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79.45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徐晓微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A66A21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张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通信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12-2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A66A21">
            <w:pPr>
              <w:jc w:val="center"/>
            </w:pPr>
            <w:r w:rsidRPr="00CA0CB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3/27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3/27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81.12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86.47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侯梦雪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杨昕元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通信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11-4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组织委员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2013.06.17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18/35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17/35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823AFF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78.21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77.92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徐晓微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国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策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传感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11-1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4/27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5/27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823AF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78.98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78.45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徐晓微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王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硕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传感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11-2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宣传委员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9/23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11/23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823AF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79.64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77.76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徐晓微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钟晓菲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通信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11-5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13/30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10/30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823AF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80.10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81.20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徐晓微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刘士祥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安全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11-2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6/27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7/27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823AFF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79.80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78.40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孙宇博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袁俊东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安全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12-1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体育委员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3/28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5/28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CC6C8A">
            <w:pPr>
              <w:widowControl/>
              <w:spacing w:line="380" w:lineRule="exact"/>
              <w:ind w:firstLineChars="50" w:firstLine="31680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84.06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85.23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邬长明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王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安全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12-2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心理委员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4/28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7/28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823AFF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82.24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81.27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邬长明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董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梁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安全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12-2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2013.11.26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35694A">
            <w:pPr>
              <w:jc w:val="center"/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10/28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6/28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823AFF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77.25</w:t>
            </w: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；</w:t>
            </w:r>
            <w:r w:rsidRPr="0035729B">
              <w:rPr>
                <w:rFonts w:ascii="黑体" w:eastAsia="黑体" w:hAnsi="黑体" w:cs="宋体"/>
                <w:kern w:val="0"/>
                <w:sz w:val="24"/>
                <w:szCs w:val="24"/>
              </w:rPr>
              <w:t>81.36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35729B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邬长明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35729B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高</w:t>
            </w:r>
            <w:r>
              <w:rPr>
                <w:rFonts w:ascii="黑体" w:eastAsia="黑体" w:hAnsi="黑体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hint="eastAsia"/>
                <w:sz w:val="24"/>
                <w:szCs w:val="24"/>
              </w:rPr>
              <w:t>杨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研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12-1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35694A">
            <w:pPr>
              <w:jc w:val="center"/>
            </w:pPr>
            <w:r w:rsidRPr="005E1B9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823AFF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杨胜宝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姜智宇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研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12-2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35694A">
            <w:pPr>
              <w:jc w:val="center"/>
            </w:pPr>
            <w:r w:rsidRPr="005E1B9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823AFF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杨胜宝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梁</w:t>
            </w:r>
            <w:r>
              <w:rPr>
                <w:rFonts w:ascii="黑体" w:eastAsia="黑体" w:hAnsi="黑体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hint="eastAsia"/>
                <w:sz w:val="24"/>
                <w:szCs w:val="24"/>
              </w:rPr>
              <w:t>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研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12-3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35694A">
            <w:pPr>
              <w:jc w:val="center"/>
            </w:pPr>
            <w:r w:rsidRPr="005E1B9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823AFF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杨胜宝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张书荣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研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13-1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35694A">
            <w:pPr>
              <w:jc w:val="center"/>
            </w:pPr>
            <w:r w:rsidRPr="005E1B9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823AFF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杨胜宝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张颖惠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研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13-2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35694A">
            <w:pPr>
              <w:jc w:val="center"/>
            </w:pPr>
            <w:r w:rsidRPr="005E1B9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823AFF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杨胜宝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吴</w:t>
            </w:r>
            <w:r>
              <w:rPr>
                <w:rFonts w:ascii="黑体" w:eastAsia="黑体" w:hAnsi="黑体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hint="eastAsia"/>
                <w:sz w:val="24"/>
                <w:szCs w:val="24"/>
              </w:rPr>
              <w:t>卿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研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13-3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/>
                <w:sz w:val="24"/>
                <w:szCs w:val="24"/>
              </w:rPr>
              <w:t>2014.06.24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35694A">
            <w:pPr>
              <w:jc w:val="center"/>
            </w:pPr>
            <w:r w:rsidRPr="005E1B9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823AFF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杨胜宝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  <w:tr w:rsidR="00CC6C8A" w:rsidRPr="007A24BA" w:rsidTr="00823AFF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张</w:t>
            </w:r>
            <w:r>
              <w:rPr>
                <w:rFonts w:ascii="黑体" w:eastAsia="黑体" w:hAnsi="黑体"/>
                <w:sz w:val="24"/>
                <w:szCs w:val="24"/>
              </w:rPr>
              <w:t xml:space="preserve">  </w:t>
            </w:r>
            <w:r w:rsidRPr="007A24BA">
              <w:rPr>
                <w:rFonts w:ascii="黑体" w:eastAsia="黑体" w:hAnsi="黑体" w:hint="eastAsia"/>
                <w:sz w:val="24"/>
                <w:szCs w:val="24"/>
              </w:rPr>
              <w:t>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 w:hint="eastAsia"/>
                <w:sz w:val="24"/>
                <w:szCs w:val="24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研</w:t>
            </w: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14-1</w:t>
            </w: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学生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7A24BA">
              <w:rPr>
                <w:rFonts w:ascii="黑体" w:eastAsia="黑体" w:hAnsi="黑体"/>
                <w:sz w:val="24"/>
                <w:szCs w:val="24"/>
              </w:rPr>
              <w:t>2014.06.08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Default="00CC6C8A" w:rsidP="0035694A">
            <w:pPr>
              <w:jc w:val="center"/>
            </w:pPr>
            <w:r w:rsidRPr="005E1B9E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优秀；优秀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823AFF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7A24BA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杨胜宝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C8A" w:rsidRPr="007A24BA" w:rsidRDefault="00CC6C8A" w:rsidP="00A66A21">
            <w:pPr>
              <w:widowControl/>
              <w:spacing w:line="380" w:lineRule="exact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</w:tr>
    </w:tbl>
    <w:p w:rsidR="00CC6C8A" w:rsidRPr="007A24BA" w:rsidRDefault="00CC6C8A" w:rsidP="00CC6C8A">
      <w:pPr>
        <w:pStyle w:val="NormalWeb"/>
        <w:spacing w:before="0" w:beforeAutospacing="0" w:after="0" w:afterAutospacing="0" w:line="400" w:lineRule="exact"/>
        <w:ind w:firstLineChars="200" w:firstLine="31680"/>
        <w:jc w:val="center"/>
      </w:pPr>
      <w:bookmarkStart w:id="0" w:name="_GoBack"/>
      <w:bookmarkEnd w:id="0"/>
    </w:p>
    <w:sectPr w:rsidR="00CC6C8A" w:rsidRPr="007A24BA" w:rsidSect="00A81953">
      <w:headerReference w:type="default" r:id="rId6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C8A" w:rsidRDefault="00CC6C8A" w:rsidP="00092F1D">
      <w:r>
        <w:separator/>
      </w:r>
    </w:p>
  </w:endnote>
  <w:endnote w:type="continuationSeparator" w:id="1">
    <w:p w:rsidR="00CC6C8A" w:rsidRDefault="00CC6C8A" w:rsidP="00092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C8A" w:rsidRDefault="00CC6C8A" w:rsidP="00092F1D">
      <w:r>
        <w:separator/>
      </w:r>
    </w:p>
  </w:footnote>
  <w:footnote w:type="continuationSeparator" w:id="1">
    <w:p w:rsidR="00CC6C8A" w:rsidRDefault="00CC6C8A" w:rsidP="00092F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C8A" w:rsidRDefault="00CC6C8A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3BE"/>
    <w:rsid w:val="00013EEC"/>
    <w:rsid w:val="00024900"/>
    <w:rsid w:val="00032766"/>
    <w:rsid w:val="000428CF"/>
    <w:rsid w:val="000444CD"/>
    <w:rsid w:val="00046722"/>
    <w:rsid w:val="00054F12"/>
    <w:rsid w:val="00056D98"/>
    <w:rsid w:val="0006621F"/>
    <w:rsid w:val="000773AA"/>
    <w:rsid w:val="00081690"/>
    <w:rsid w:val="00082BF1"/>
    <w:rsid w:val="00087AAF"/>
    <w:rsid w:val="0009189D"/>
    <w:rsid w:val="00092F1D"/>
    <w:rsid w:val="000959C6"/>
    <w:rsid w:val="00095DD7"/>
    <w:rsid w:val="000964EE"/>
    <w:rsid w:val="00096A21"/>
    <w:rsid w:val="000A2F8F"/>
    <w:rsid w:val="000D46CA"/>
    <w:rsid w:val="000E13E9"/>
    <w:rsid w:val="000E5025"/>
    <w:rsid w:val="00101F12"/>
    <w:rsid w:val="00116B3D"/>
    <w:rsid w:val="00127B3D"/>
    <w:rsid w:val="00133B09"/>
    <w:rsid w:val="0017609C"/>
    <w:rsid w:val="00177F0D"/>
    <w:rsid w:val="00184269"/>
    <w:rsid w:val="001C01FB"/>
    <w:rsid w:val="001C427A"/>
    <w:rsid w:val="001C565B"/>
    <w:rsid w:val="001C683E"/>
    <w:rsid w:val="001D401E"/>
    <w:rsid w:val="001E4A5F"/>
    <w:rsid w:val="00214AF5"/>
    <w:rsid w:val="00220B87"/>
    <w:rsid w:val="00221065"/>
    <w:rsid w:val="00222A45"/>
    <w:rsid w:val="00222A61"/>
    <w:rsid w:val="0024464D"/>
    <w:rsid w:val="0026596C"/>
    <w:rsid w:val="00270CB2"/>
    <w:rsid w:val="002714A0"/>
    <w:rsid w:val="00276058"/>
    <w:rsid w:val="002772E6"/>
    <w:rsid w:val="002949BE"/>
    <w:rsid w:val="002A367D"/>
    <w:rsid w:val="002A4AF9"/>
    <w:rsid w:val="002A5736"/>
    <w:rsid w:val="002B626E"/>
    <w:rsid w:val="002C4E96"/>
    <w:rsid w:val="002E18E0"/>
    <w:rsid w:val="002E2590"/>
    <w:rsid w:val="002F0257"/>
    <w:rsid w:val="00310B73"/>
    <w:rsid w:val="00310BBE"/>
    <w:rsid w:val="00323D66"/>
    <w:rsid w:val="0033161E"/>
    <w:rsid w:val="0035694A"/>
    <w:rsid w:val="0035729B"/>
    <w:rsid w:val="0036318B"/>
    <w:rsid w:val="00371428"/>
    <w:rsid w:val="00380ACF"/>
    <w:rsid w:val="00393987"/>
    <w:rsid w:val="00396F53"/>
    <w:rsid w:val="003A1FDA"/>
    <w:rsid w:val="003A41CC"/>
    <w:rsid w:val="003A79CD"/>
    <w:rsid w:val="003C23BE"/>
    <w:rsid w:val="003C277C"/>
    <w:rsid w:val="003D1640"/>
    <w:rsid w:val="003D3AF5"/>
    <w:rsid w:val="003E0B42"/>
    <w:rsid w:val="003F617E"/>
    <w:rsid w:val="00405400"/>
    <w:rsid w:val="004127C5"/>
    <w:rsid w:val="00440395"/>
    <w:rsid w:val="00440F74"/>
    <w:rsid w:val="00450A99"/>
    <w:rsid w:val="0045120E"/>
    <w:rsid w:val="00464B80"/>
    <w:rsid w:val="00476869"/>
    <w:rsid w:val="00477994"/>
    <w:rsid w:val="004837E7"/>
    <w:rsid w:val="00486D73"/>
    <w:rsid w:val="004B12B7"/>
    <w:rsid w:val="004C47CA"/>
    <w:rsid w:val="004D24D4"/>
    <w:rsid w:val="004E35E4"/>
    <w:rsid w:val="004E4292"/>
    <w:rsid w:val="004F0525"/>
    <w:rsid w:val="004F1A27"/>
    <w:rsid w:val="00531EC2"/>
    <w:rsid w:val="00532FA7"/>
    <w:rsid w:val="005362AE"/>
    <w:rsid w:val="00537265"/>
    <w:rsid w:val="005516D8"/>
    <w:rsid w:val="00555493"/>
    <w:rsid w:val="00557DF4"/>
    <w:rsid w:val="00563077"/>
    <w:rsid w:val="00573BB0"/>
    <w:rsid w:val="00583763"/>
    <w:rsid w:val="00583D63"/>
    <w:rsid w:val="00584F04"/>
    <w:rsid w:val="00586E86"/>
    <w:rsid w:val="00592FD5"/>
    <w:rsid w:val="005A5148"/>
    <w:rsid w:val="005A7A87"/>
    <w:rsid w:val="005B1C40"/>
    <w:rsid w:val="005B4732"/>
    <w:rsid w:val="005C4285"/>
    <w:rsid w:val="005C583E"/>
    <w:rsid w:val="005C6000"/>
    <w:rsid w:val="005E1B9E"/>
    <w:rsid w:val="005F1099"/>
    <w:rsid w:val="005F6FDF"/>
    <w:rsid w:val="005F756A"/>
    <w:rsid w:val="00602DBA"/>
    <w:rsid w:val="00603A88"/>
    <w:rsid w:val="00610429"/>
    <w:rsid w:val="00616C48"/>
    <w:rsid w:val="006233E8"/>
    <w:rsid w:val="00662E30"/>
    <w:rsid w:val="00670A77"/>
    <w:rsid w:val="0069721D"/>
    <w:rsid w:val="00697589"/>
    <w:rsid w:val="006B3B9D"/>
    <w:rsid w:val="006B6261"/>
    <w:rsid w:val="006C76A9"/>
    <w:rsid w:val="006F187C"/>
    <w:rsid w:val="00700D3F"/>
    <w:rsid w:val="007148CE"/>
    <w:rsid w:val="007303EA"/>
    <w:rsid w:val="00740742"/>
    <w:rsid w:val="00743A09"/>
    <w:rsid w:val="00747F1F"/>
    <w:rsid w:val="00770D27"/>
    <w:rsid w:val="00773ADE"/>
    <w:rsid w:val="00782B11"/>
    <w:rsid w:val="00784268"/>
    <w:rsid w:val="007879F6"/>
    <w:rsid w:val="00790642"/>
    <w:rsid w:val="00790B71"/>
    <w:rsid w:val="00791641"/>
    <w:rsid w:val="007A15AF"/>
    <w:rsid w:val="007A24BA"/>
    <w:rsid w:val="00804E74"/>
    <w:rsid w:val="00805A66"/>
    <w:rsid w:val="00820A9A"/>
    <w:rsid w:val="00820DA5"/>
    <w:rsid w:val="00823AFF"/>
    <w:rsid w:val="0082623A"/>
    <w:rsid w:val="0083045A"/>
    <w:rsid w:val="008311FB"/>
    <w:rsid w:val="00855D85"/>
    <w:rsid w:val="0086117A"/>
    <w:rsid w:val="008748E2"/>
    <w:rsid w:val="00882432"/>
    <w:rsid w:val="00885CC5"/>
    <w:rsid w:val="0088682D"/>
    <w:rsid w:val="00886C5B"/>
    <w:rsid w:val="00890549"/>
    <w:rsid w:val="008943FA"/>
    <w:rsid w:val="008D039E"/>
    <w:rsid w:val="008D3DAD"/>
    <w:rsid w:val="008D4C07"/>
    <w:rsid w:val="008E4738"/>
    <w:rsid w:val="008E4DC8"/>
    <w:rsid w:val="008E5D9F"/>
    <w:rsid w:val="009002D9"/>
    <w:rsid w:val="00914F56"/>
    <w:rsid w:val="00916775"/>
    <w:rsid w:val="00947744"/>
    <w:rsid w:val="00947EF6"/>
    <w:rsid w:val="00951620"/>
    <w:rsid w:val="00956CA2"/>
    <w:rsid w:val="0096568B"/>
    <w:rsid w:val="0098352F"/>
    <w:rsid w:val="00992472"/>
    <w:rsid w:val="009A0C0D"/>
    <w:rsid w:val="009A0F95"/>
    <w:rsid w:val="009B63C8"/>
    <w:rsid w:val="009C499C"/>
    <w:rsid w:val="009D2DC1"/>
    <w:rsid w:val="009D47B9"/>
    <w:rsid w:val="009E2FFF"/>
    <w:rsid w:val="009E37B3"/>
    <w:rsid w:val="009F124E"/>
    <w:rsid w:val="009F3C52"/>
    <w:rsid w:val="009F4F30"/>
    <w:rsid w:val="00A104F8"/>
    <w:rsid w:val="00A23C7E"/>
    <w:rsid w:val="00A25A25"/>
    <w:rsid w:val="00A42BA3"/>
    <w:rsid w:val="00A505F7"/>
    <w:rsid w:val="00A60249"/>
    <w:rsid w:val="00A66A21"/>
    <w:rsid w:val="00A77A2E"/>
    <w:rsid w:val="00A81953"/>
    <w:rsid w:val="00A81FA0"/>
    <w:rsid w:val="00A82FA2"/>
    <w:rsid w:val="00A86635"/>
    <w:rsid w:val="00A87AC6"/>
    <w:rsid w:val="00AD7544"/>
    <w:rsid w:val="00AF28E7"/>
    <w:rsid w:val="00B1062B"/>
    <w:rsid w:val="00B14072"/>
    <w:rsid w:val="00B230D2"/>
    <w:rsid w:val="00B43ACC"/>
    <w:rsid w:val="00B44664"/>
    <w:rsid w:val="00B4610B"/>
    <w:rsid w:val="00B52EBB"/>
    <w:rsid w:val="00B60EDC"/>
    <w:rsid w:val="00B615F7"/>
    <w:rsid w:val="00B6529D"/>
    <w:rsid w:val="00B77C12"/>
    <w:rsid w:val="00B8262D"/>
    <w:rsid w:val="00B84769"/>
    <w:rsid w:val="00B93DB5"/>
    <w:rsid w:val="00BA536E"/>
    <w:rsid w:val="00BB20A4"/>
    <w:rsid w:val="00BB2A3E"/>
    <w:rsid w:val="00BB62D9"/>
    <w:rsid w:val="00BB6507"/>
    <w:rsid w:val="00BC186A"/>
    <w:rsid w:val="00BD6E14"/>
    <w:rsid w:val="00BE6B60"/>
    <w:rsid w:val="00BF26EC"/>
    <w:rsid w:val="00C16505"/>
    <w:rsid w:val="00C17906"/>
    <w:rsid w:val="00C2058C"/>
    <w:rsid w:val="00C40DC3"/>
    <w:rsid w:val="00C55475"/>
    <w:rsid w:val="00C56C56"/>
    <w:rsid w:val="00C63C3A"/>
    <w:rsid w:val="00C67F82"/>
    <w:rsid w:val="00C71BEC"/>
    <w:rsid w:val="00C77C53"/>
    <w:rsid w:val="00C83EC4"/>
    <w:rsid w:val="00C85294"/>
    <w:rsid w:val="00C86400"/>
    <w:rsid w:val="00C9354B"/>
    <w:rsid w:val="00C95C66"/>
    <w:rsid w:val="00CA0CB8"/>
    <w:rsid w:val="00CB641F"/>
    <w:rsid w:val="00CB75BB"/>
    <w:rsid w:val="00CC24E6"/>
    <w:rsid w:val="00CC507F"/>
    <w:rsid w:val="00CC6C8A"/>
    <w:rsid w:val="00CD1756"/>
    <w:rsid w:val="00CD62C2"/>
    <w:rsid w:val="00CE3077"/>
    <w:rsid w:val="00CF2268"/>
    <w:rsid w:val="00CF6A81"/>
    <w:rsid w:val="00CF7BB1"/>
    <w:rsid w:val="00D00B3D"/>
    <w:rsid w:val="00D03166"/>
    <w:rsid w:val="00D25E5D"/>
    <w:rsid w:val="00D31B66"/>
    <w:rsid w:val="00D31B79"/>
    <w:rsid w:val="00D33CC2"/>
    <w:rsid w:val="00D43B6D"/>
    <w:rsid w:val="00D540FC"/>
    <w:rsid w:val="00D57ABE"/>
    <w:rsid w:val="00D60D07"/>
    <w:rsid w:val="00D70662"/>
    <w:rsid w:val="00D7213D"/>
    <w:rsid w:val="00D7439F"/>
    <w:rsid w:val="00D825A3"/>
    <w:rsid w:val="00D839D2"/>
    <w:rsid w:val="00D92245"/>
    <w:rsid w:val="00DA19C1"/>
    <w:rsid w:val="00DA23D4"/>
    <w:rsid w:val="00DB24BB"/>
    <w:rsid w:val="00DC7429"/>
    <w:rsid w:val="00DC7BD0"/>
    <w:rsid w:val="00DD0D3C"/>
    <w:rsid w:val="00DD3957"/>
    <w:rsid w:val="00DD4C40"/>
    <w:rsid w:val="00DD4EE6"/>
    <w:rsid w:val="00DD7AF8"/>
    <w:rsid w:val="00DE7226"/>
    <w:rsid w:val="00DE7DE9"/>
    <w:rsid w:val="00E0039C"/>
    <w:rsid w:val="00E054C9"/>
    <w:rsid w:val="00E15237"/>
    <w:rsid w:val="00E21FEE"/>
    <w:rsid w:val="00E33200"/>
    <w:rsid w:val="00E35A1F"/>
    <w:rsid w:val="00E42658"/>
    <w:rsid w:val="00E51002"/>
    <w:rsid w:val="00E51393"/>
    <w:rsid w:val="00E55873"/>
    <w:rsid w:val="00E75857"/>
    <w:rsid w:val="00E767C1"/>
    <w:rsid w:val="00E849BC"/>
    <w:rsid w:val="00E91B8A"/>
    <w:rsid w:val="00E9731B"/>
    <w:rsid w:val="00E97D49"/>
    <w:rsid w:val="00EA226E"/>
    <w:rsid w:val="00EB34C6"/>
    <w:rsid w:val="00EC468E"/>
    <w:rsid w:val="00ED5A35"/>
    <w:rsid w:val="00EE424F"/>
    <w:rsid w:val="00EE47B1"/>
    <w:rsid w:val="00EF338E"/>
    <w:rsid w:val="00F16093"/>
    <w:rsid w:val="00F23FB3"/>
    <w:rsid w:val="00F316AC"/>
    <w:rsid w:val="00F3429A"/>
    <w:rsid w:val="00F46CBD"/>
    <w:rsid w:val="00F47CAE"/>
    <w:rsid w:val="00F56DA8"/>
    <w:rsid w:val="00F605F0"/>
    <w:rsid w:val="00F7659A"/>
    <w:rsid w:val="00F77CE9"/>
    <w:rsid w:val="00F805D7"/>
    <w:rsid w:val="00F820F4"/>
    <w:rsid w:val="00FA153C"/>
    <w:rsid w:val="00FA2BEB"/>
    <w:rsid w:val="00FA64AA"/>
    <w:rsid w:val="00FC077C"/>
    <w:rsid w:val="00FD0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F1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2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92F1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92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2F1D"/>
    <w:rPr>
      <w:rFonts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092F1D"/>
    <w:rPr>
      <w:rFonts w:ascii="宋体" w:eastAsia="宋体" w:hAnsi="Courier New"/>
      <w:sz w:val="21"/>
    </w:rPr>
  </w:style>
  <w:style w:type="paragraph" w:styleId="PlainText">
    <w:name w:val="Plain Text"/>
    <w:basedOn w:val="Normal"/>
    <w:link w:val="PlainTextChar1"/>
    <w:uiPriority w:val="99"/>
    <w:rsid w:val="00092F1D"/>
    <w:rPr>
      <w:rFonts w:ascii="宋体" w:hAnsi="Courier New"/>
      <w:kern w:val="0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locked/>
    <w:rsid w:val="00F46CBD"/>
    <w:rPr>
      <w:rFonts w:ascii="宋体" w:hAnsi="Courier New" w:cs="Courier New"/>
      <w:sz w:val="21"/>
      <w:szCs w:val="21"/>
    </w:rPr>
  </w:style>
  <w:style w:type="character" w:customStyle="1" w:styleId="Char1">
    <w:name w:val="纯文本 Char1"/>
    <w:basedOn w:val="DefaultParagraphFont"/>
    <w:uiPriority w:val="99"/>
    <w:semiHidden/>
    <w:rsid w:val="00092F1D"/>
    <w:rPr>
      <w:rFonts w:ascii="宋体" w:eastAsia="宋体" w:hAnsi="Courier New" w:cs="Courier New"/>
      <w:sz w:val="21"/>
      <w:szCs w:val="21"/>
    </w:rPr>
  </w:style>
  <w:style w:type="paragraph" w:styleId="NormalWeb">
    <w:name w:val="Normal (Web)"/>
    <w:basedOn w:val="Normal"/>
    <w:uiPriority w:val="99"/>
    <w:rsid w:val="00092F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230D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6A2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1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302</Words>
  <Characters>1724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哈尔滨理工大学预备党员转正公示</dc:title>
  <dc:subject/>
  <dc:creator>admin</dc:creator>
  <cp:keywords/>
  <dc:description/>
  <cp:lastModifiedBy>陈峰</cp:lastModifiedBy>
  <cp:revision>2</cp:revision>
  <cp:lastPrinted>2015-05-15T00:43:00Z</cp:lastPrinted>
  <dcterms:created xsi:type="dcterms:W3CDTF">2015-06-30T06:26:00Z</dcterms:created>
  <dcterms:modified xsi:type="dcterms:W3CDTF">2015-06-30T06:26:00Z</dcterms:modified>
</cp:coreProperties>
</file>